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65B8A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BOTULL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4092704F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Worcester. Draper.</w:t>
      </w:r>
    </w:p>
    <w:p w14:paraId="4CEB62DC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3C7BCB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660DD7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Middelton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2A2DA495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Matilda, his wife(q.v.), and William Catesby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Olthorpe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</w:t>
      </w:r>
    </w:p>
    <w:p w14:paraId="340FB9CD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debt of £21 9s 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(C.P.R. 1476-85 p.186)</w:t>
      </w:r>
    </w:p>
    <w:p w14:paraId="5A57C6DC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74DA82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EF9F58" w14:textId="77777777" w:rsidR="00A17C03" w:rsidRDefault="00A17C03" w:rsidP="00A1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2021</w:t>
      </w:r>
    </w:p>
    <w:p w14:paraId="401488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04D57" w14:textId="77777777" w:rsidR="00A17C03" w:rsidRDefault="00A17C03" w:rsidP="009139A6">
      <w:r>
        <w:separator/>
      </w:r>
    </w:p>
  </w:endnote>
  <w:endnote w:type="continuationSeparator" w:id="0">
    <w:p w14:paraId="647955BA" w14:textId="77777777" w:rsidR="00A17C03" w:rsidRDefault="00A17C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EC6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F8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A6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41A05" w14:textId="77777777" w:rsidR="00A17C03" w:rsidRDefault="00A17C03" w:rsidP="009139A6">
      <w:r>
        <w:separator/>
      </w:r>
    </w:p>
  </w:footnote>
  <w:footnote w:type="continuationSeparator" w:id="0">
    <w:p w14:paraId="780AE0CE" w14:textId="77777777" w:rsidR="00A17C03" w:rsidRDefault="00A17C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AB7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C16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AE0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C03"/>
    <w:rsid w:val="000666E0"/>
    <w:rsid w:val="002510B7"/>
    <w:rsid w:val="005C130B"/>
    <w:rsid w:val="00826F5C"/>
    <w:rsid w:val="009139A6"/>
    <w:rsid w:val="009448BB"/>
    <w:rsid w:val="00A17C0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A103A"/>
  <w15:chartTrackingRefBased/>
  <w15:docId w15:val="{90BE8DD4-5D32-4EDA-8E46-B8A99B7B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2021-10-22T20:55:00Z</dcterms:created>
  <dcterms:modified xsi:type="dcterms:W3CDTF">2021-10-22T20:55:00Z</dcterms:modified>
</cp:coreProperties>
</file>